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E5749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E5749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E5749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E5749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E5749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E5749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E5749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E5749A" w:rsidRPr="00E5749A">
          <w:rPr>
            <w:b w:val="0"/>
          </w:rPr>
          <w:t xml:space="preserve"> 11091/</w:t>
        </w:r>
        <w:r w:rsidR="00E5749A">
          <w:t xml:space="preserve">032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E5749A" w:rsidP="00232C8F">
            <w:r>
              <w:t>Повар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E5749A" w:rsidP="00232C8F">
            <w:r>
              <w:t>16675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E5749A" w:rsidRPr="00E5749A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E5749A" w:rsidRPr="00E5749A">
          <w:rPr>
            <w:rStyle w:val="aa"/>
          </w:rPr>
          <w:t>7;</w:t>
        </w:r>
        <w:r w:rsidR="00E5749A" w:rsidRPr="00E5749A">
          <w:rPr>
            <w:u w:val="single"/>
          </w:rPr>
          <w:t xml:space="preserve">  11091/032, 11091/032-1А (11091/032), 11091/032-2А (11091/032), 11091/032-3А (11091/032), 11091/032-4А (11091/032), 11091/032-5А (11091/032), 11091/032-6А (11091/032)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E5749A" w:rsidRPr="00E5749A">
          <w:rPr>
            <w:u w:val="single"/>
          </w:rPr>
          <w:t xml:space="preserve">   Единый тарифно-квалификационный справочник работ и профессий рабочих. Выпуск 51. Разделы: "Производство алкогольной и безалкогольной продукции", "Хлебопекарно-макаронное производство", "Кондитерское производство", "Крахмалопаточное производство", "Производство сахара", "Производство пищевых концентратов", "Табачно-махорочное и ферментационное производства", "Эфиромасличное производство", "Производство чая", "Парфюмерно-косметическое производство", "Масложировое производство", "Добыча и производство поваренной соли", "Добыча и переработка солодкового корня", "Элеваторное, мукомольно-крупяное и комбикормовое производства", "Торговля и общественное питание", "Производство консервов" (утв. постановлением Минтруда России от 5 марта 2004 г. N 30)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E5749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E5749A" w:rsidP="00C31869">
            <w:pPr>
              <w:jc w:val="center"/>
            </w:pPr>
            <w:r>
              <w:t>7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E5749A" w:rsidP="00C31869">
            <w:pPr>
              <w:jc w:val="center"/>
            </w:pPr>
            <w:r>
              <w:t>7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E5749A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E5749A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E5749A" w:rsidP="00C31869">
            <w:pPr>
              <w:jc w:val="center"/>
            </w:pPr>
            <w:r>
              <w:t>011-307-797 06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E5749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5749A" w:rsidRDefault="00E5749A" w:rsidP="00C31869">
            <w:pPr>
              <w:jc w:val="center"/>
            </w:pPr>
            <w:r>
              <w:t>109-026-559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749A" w:rsidRPr="003947ED" w:rsidRDefault="00E5749A" w:rsidP="00AD14A4">
            <w:pPr>
              <w:rPr>
                <w:rStyle w:val="a7"/>
              </w:rPr>
            </w:pPr>
          </w:p>
        </w:tc>
      </w:tr>
      <w:tr w:rsidR="00E5749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5749A" w:rsidRDefault="00E5749A" w:rsidP="00C31869">
            <w:pPr>
              <w:jc w:val="center"/>
            </w:pPr>
            <w:r>
              <w:t>003-297-585 41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749A" w:rsidRPr="003947ED" w:rsidRDefault="00E5749A" w:rsidP="00AD14A4">
            <w:pPr>
              <w:rPr>
                <w:rStyle w:val="a7"/>
              </w:rPr>
            </w:pPr>
          </w:p>
        </w:tc>
      </w:tr>
      <w:tr w:rsidR="00E5749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5749A" w:rsidRDefault="00E5749A" w:rsidP="00C31869">
            <w:pPr>
              <w:jc w:val="center"/>
            </w:pPr>
            <w:r>
              <w:t>022-763-153 29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749A" w:rsidRPr="003947ED" w:rsidRDefault="00E5749A" w:rsidP="00AD14A4">
            <w:pPr>
              <w:rPr>
                <w:rStyle w:val="a7"/>
              </w:rPr>
            </w:pPr>
          </w:p>
        </w:tc>
      </w:tr>
      <w:tr w:rsidR="00E5749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5749A" w:rsidRDefault="00E5749A" w:rsidP="00C31869">
            <w:pPr>
              <w:jc w:val="center"/>
            </w:pPr>
            <w:r>
              <w:t>017-768-798 06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749A" w:rsidRPr="003947ED" w:rsidRDefault="00E5749A" w:rsidP="00AD14A4">
            <w:pPr>
              <w:rPr>
                <w:rStyle w:val="a7"/>
              </w:rPr>
            </w:pPr>
          </w:p>
        </w:tc>
      </w:tr>
      <w:tr w:rsidR="00E5749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5749A" w:rsidRDefault="00E5749A" w:rsidP="00C31869">
            <w:pPr>
              <w:jc w:val="center"/>
            </w:pPr>
            <w:r>
              <w:t>014-300-424 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749A" w:rsidRPr="003947ED" w:rsidRDefault="00E5749A" w:rsidP="00AD14A4">
            <w:pPr>
              <w:rPr>
                <w:rStyle w:val="a7"/>
              </w:rPr>
            </w:pPr>
          </w:p>
        </w:tc>
      </w:tr>
      <w:tr w:rsidR="00E5749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5749A" w:rsidRDefault="00E5749A" w:rsidP="00C31869">
            <w:pPr>
              <w:jc w:val="center"/>
            </w:pPr>
            <w:r>
              <w:t>014-632-127 08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749A" w:rsidRPr="003947ED" w:rsidRDefault="00E5749A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E5749A" w:rsidRPr="00E5749A">
          <w:rPr>
            <w:rStyle w:val="aa"/>
          </w:rPr>
          <w:t xml:space="preserve"> Электроплита, электромясорубка, картофелечистка, весы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E5749A" w:rsidRPr="00E5749A">
          <w:rPr>
            <w:rStyle w:val="aa"/>
          </w:rPr>
          <w:t xml:space="preserve"> Пищевые продукты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E5749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E5749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574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E5749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E574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5749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697BC1" w:rsidRDefault="00697BC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5749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5749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5749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5749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5749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5749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 1, п. 4.1; прил.2, п. 15.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B17814" w:rsidRPr="00B17814">
          <w:rPr>
            <w:i/>
            <w:u w:val="single"/>
          </w:rPr>
          <w:t>1. Рекомендации по улучшению и оздоровлению условий труда:</w:t>
        </w:r>
        <w:r w:rsidR="00B17814" w:rsidRPr="00B17814">
          <w:rPr>
            <w:i/>
            <w:u w:val="single"/>
          </w:rPr>
          <w:br/>
          <w:t xml:space="preserve"> 1.1. Организовать рациональные режимы труда  и отдыха (Снижение тяжести трудового процесса);</w:t>
        </w:r>
        <w:r w:rsidR="00B17814" w:rsidRPr="00B17814">
          <w:rPr>
            <w:i/>
            <w:u w:val="single"/>
          </w:rPr>
          <w:tab/>
          <w:t>   </w:t>
        </w:r>
        <w:r w:rsidR="00B17814" w:rsidRPr="00B17814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2098); возможность применения труда инвалидов - да (СП 2.2.9.2510-09);</w:t>
        </w:r>
        <w:r w:rsidR="00B17814" w:rsidRPr="00B17814">
          <w:rPr>
            <w:i/>
            <w:u w:val="single"/>
          </w:rPr>
          <w:tab/>
          <w:t>   </w:t>
        </w:r>
        <w:r w:rsidR="00B17814" w:rsidRPr="00B17814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B17814" w:rsidRPr="00B17814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B17814" w:rsidRPr="00B17814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5749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5749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lastRenderedPageBreak/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E5749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5749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5749A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E5749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26DF7" w:rsidTr="00E26DF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26DF7" w:rsidRDefault="00E26DF7" w:rsidP="003C5C39">
            <w:pPr>
              <w:pStyle w:val="a8"/>
            </w:pPr>
            <w:r w:rsidRPr="00E26DF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26DF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26DF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26DF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26DF7" w:rsidRDefault="00E26DF7" w:rsidP="003C5C39">
            <w:pPr>
              <w:pStyle w:val="a8"/>
            </w:pPr>
            <w:r w:rsidRPr="00E26DF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26DF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26DF7" w:rsidRDefault="00B17814" w:rsidP="003C5C39">
            <w:pPr>
              <w:pStyle w:val="a8"/>
            </w:pPr>
            <w:r>
              <w:t>24.11.2016</w:t>
            </w:r>
          </w:p>
        </w:tc>
      </w:tr>
      <w:tr w:rsidR="00EF07A3" w:rsidRPr="00E26DF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26DF7" w:rsidRDefault="00E26DF7" w:rsidP="003C5C39">
            <w:pPr>
              <w:pStyle w:val="a8"/>
              <w:rPr>
                <w:b/>
                <w:vertAlign w:val="superscript"/>
              </w:rPr>
            </w:pPr>
            <w:r w:rsidRPr="00E26DF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26DF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26DF7" w:rsidRDefault="00E26DF7" w:rsidP="00EF07A3">
            <w:pPr>
              <w:pStyle w:val="a8"/>
              <w:rPr>
                <w:b/>
                <w:vertAlign w:val="superscript"/>
              </w:rPr>
            </w:pPr>
            <w:r w:rsidRPr="00E26DF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26DF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26DF7" w:rsidRDefault="00E26DF7" w:rsidP="00EF07A3">
            <w:pPr>
              <w:pStyle w:val="a8"/>
              <w:rPr>
                <w:b/>
                <w:vertAlign w:val="superscript"/>
              </w:rPr>
            </w:pPr>
            <w:r w:rsidRPr="00E26DF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26DF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26DF7" w:rsidRDefault="00E26DF7" w:rsidP="00EF07A3">
            <w:pPr>
              <w:pStyle w:val="a8"/>
              <w:rPr>
                <w:vertAlign w:val="superscript"/>
              </w:rPr>
            </w:pPr>
            <w:r w:rsidRPr="00E26DF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E574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5749A" w:rsidP="004E51DC">
            <w:pPr>
              <w:pStyle w:val="a8"/>
            </w:pPr>
            <w:r>
              <w:t>Хорько Наталья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E574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E5749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EF07A3">
            <w:pPr>
              <w:pStyle w:val="a8"/>
            </w:pPr>
            <w:r>
              <w:t>Орехова Юлия Евгеньевна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749A" w:rsidRPr="00E5749A" w:rsidRDefault="00E5749A" w:rsidP="00EF07A3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EF07A3">
            <w:pPr>
              <w:pStyle w:val="a8"/>
            </w:pPr>
            <w:r>
              <w:t>Дмитриева Наталья Михайловна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749A" w:rsidRPr="00E5749A" w:rsidRDefault="00E5749A" w:rsidP="00EF07A3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EF07A3">
            <w:pPr>
              <w:pStyle w:val="a8"/>
            </w:pPr>
            <w:r>
              <w:t>Чугунова Мария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749A" w:rsidRPr="00E5749A" w:rsidRDefault="00E5749A" w:rsidP="00EF07A3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EF07A3">
            <w:pPr>
              <w:pStyle w:val="a8"/>
            </w:pPr>
            <w:r>
              <w:t>Синева Татьяна Андреевна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749A" w:rsidRPr="00E5749A" w:rsidRDefault="00E5749A" w:rsidP="00EF07A3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EF07A3">
            <w:pPr>
              <w:pStyle w:val="a8"/>
            </w:pPr>
            <w:r>
              <w:t>Золина Любовь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749A" w:rsidRPr="00E5749A" w:rsidRDefault="00E5749A" w:rsidP="00EF07A3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EF07A3">
            <w:pPr>
              <w:pStyle w:val="a8"/>
            </w:pPr>
            <w:r>
              <w:t>Басулина Светлана Евгеньевна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749A" w:rsidRPr="00E5749A" w:rsidRDefault="00E5749A" w:rsidP="00EF07A3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749A" w:rsidRPr="00E5749A" w:rsidRDefault="00E5749A" w:rsidP="00EF07A3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749A" w:rsidRPr="00E5749A" w:rsidRDefault="00E5749A" w:rsidP="00EF07A3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749A" w:rsidRPr="00E5749A" w:rsidRDefault="00E5749A" w:rsidP="00EF07A3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749A" w:rsidRPr="00E5749A" w:rsidRDefault="00E5749A" w:rsidP="00EF07A3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49A" w:rsidRPr="00E5749A" w:rsidRDefault="00E5749A" w:rsidP="004E51DC">
            <w:pPr>
              <w:pStyle w:val="a8"/>
            </w:pPr>
          </w:p>
        </w:tc>
      </w:tr>
      <w:tr w:rsidR="00E5749A" w:rsidRPr="00E5749A" w:rsidTr="00E574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749A" w:rsidRPr="00E5749A" w:rsidRDefault="00E5749A" w:rsidP="00EF07A3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749A" w:rsidRPr="00E5749A" w:rsidRDefault="00E5749A" w:rsidP="004E51DC">
            <w:pPr>
              <w:pStyle w:val="a8"/>
              <w:rPr>
                <w:vertAlign w:val="superscript"/>
              </w:rPr>
            </w:pPr>
            <w:r w:rsidRPr="00E5749A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DF7" w:rsidRDefault="00E26DF7" w:rsidP="0076042D">
      <w:pPr>
        <w:pStyle w:val="a9"/>
      </w:pPr>
      <w:r>
        <w:separator/>
      </w:r>
    </w:p>
  </w:endnote>
  <w:endnote w:type="continuationSeparator" w:id="0">
    <w:p w:rsidR="00E26DF7" w:rsidRDefault="00E26DF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E574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11091/032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742179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742179" w:rsidRPr="00C31869">
            <w:rPr>
              <w:rStyle w:val="ad"/>
              <w:sz w:val="20"/>
              <w:szCs w:val="20"/>
            </w:rPr>
            <w:fldChar w:fldCharType="separate"/>
          </w:r>
          <w:r w:rsidR="00E5749A">
            <w:rPr>
              <w:rStyle w:val="ad"/>
              <w:noProof/>
              <w:sz w:val="20"/>
              <w:szCs w:val="20"/>
            </w:rPr>
            <w:t>1</w:t>
          </w:r>
          <w:r w:rsidR="00742179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5749A" w:rsidRPr="00E5749A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DF7" w:rsidRDefault="00E26DF7" w:rsidP="0076042D">
      <w:pPr>
        <w:pStyle w:val="a9"/>
      </w:pPr>
      <w:r>
        <w:separator/>
      </w:r>
    </w:p>
  </w:footnote>
  <w:footnote w:type="continuationSeparator" w:id="0">
    <w:p w:rsidR="00E26DF7" w:rsidRDefault="00E26DF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nal_rms" w:val="7;  11091/032, 11091/032-1А (11091/032), 11091/032-2А (11091/032), 11091/032-3А (11091/032), 11091/032-4А (11091/032), 11091/032-5А (11091/032), 11091/032-6А (11091/032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6675 "/>
    <w:docVar w:name="codeok " w:val="    "/>
    <w:docVar w:name="col18" w:val=" 0 "/>
    <w:docVar w:name="colanal" w:val="  Отсутствуют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tks_info" w:val="   Единый тарифно-квалификационный справочник работ и профессий рабочих. Выпуск 51. Разделы: &quot;Производство алкогольной и безалкогольной продукции&quot;, &quot;Хлебопекарно-макаронное производство&quot;, &quot;Кондитерское производство&quot;, &quot;Крахмалопаточное производство&quot;, &quot;Производство сахара&quot;, &quot;Производство пищевых концентратов&quot;, &quot;Табачно-махорочное и ферментационное производства&quot;, &quot;Эфиромасличное производство&quot;, &quot;Производство чая&quot;, &quot;Парфюмерно-косметическое производство&quot;, &quot;Масложировое производство&quot;, &quot;Добыча и производство поваренной соли&quot;, &quot;Добыча и переработка солодкового корня&quot;, &quot;Элеваторное, мукомольно-крупяное и комбикормовое производства&quot;, &quot;Торговля и общественное питание&quot;, &quot;Производство консервов&quot; (утв. постановлением Минтруда России от 5 марта 2004 г. N 30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0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32 "/>
    <w:docVar w:name="oborud" w:val=" Электроплита, электромясорубка, картофелечистка, весы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4B73C77296BE441D93C7EF26CB261F1B"/>
    <w:docVar w:name="rm_id" w:val="162"/>
    <w:docVar w:name="rm_name" w:val="                                          "/>
    <w:docVar w:name="rm_number" w:val=" 11091/032 "/>
    <w:docVar w:name="s_050" w:val="1. Рекомендации по улучшению и оздоровлению условий труда:_x000B_ 1.1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98); возможность применения труда инвалидов - да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Пищевые продукты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98); возможность применения труда инвалидов - да (СП 2.2.9.2510-09)"/>
    <w:docVar w:name="version" w:val="51"/>
  </w:docVars>
  <w:rsids>
    <w:rsidRoot w:val="00824C08"/>
    <w:rsid w:val="000024F1"/>
    <w:rsid w:val="00025683"/>
    <w:rsid w:val="00046815"/>
    <w:rsid w:val="0005566C"/>
    <w:rsid w:val="000860ED"/>
    <w:rsid w:val="000905BE"/>
    <w:rsid w:val="00094F5B"/>
    <w:rsid w:val="000D1F5B"/>
    <w:rsid w:val="00110025"/>
    <w:rsid w:val="001429B1"/>
    <w:rsid w:val="00145419"/>
    <w:rsid w:val="001456F8"/>
    <w:rsid w:val="0015635F"/>
    <w:rsid w:val="001607C8"/>
    <w:rsid w:val="001C3F47"/>
    <w:rsid w:val="001F4D8D"/>
    <w:rsid w:val="002026E1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1771"/>
    <w:rsid w:val="003C24DB"/>
    <w:rsid w:val="003C5C39"/>
    <w:rsid w:val="0040104A"/>
    <w:rsid w:val="00402CAC"/>
    <w:rsid w:val="00444410"/>
    <w:rsid w:val="00481C22"/>
    <w:rsid w:val="004A47AD"/>
    <w:rsid w:val="004B5375"/>
    <w:rsid w:val="004C4DB2"/>
    <w:rsid w:val="004D4DB0"/>
    <w:rsid w:val="004E51DC"/>
    <w:rsid w:val="004E5FB2"/>
    <w:rsid w:val="00510595"/>
    <w:rsid w:val="005544F6"/>
    <w:rsid w:val="00563E94"/>
    <w:rsid w:val="00576095"/>
    <w:rsid w:val="005A3A36"/>
    <w:rsid w:val="005B466C"/>
    <w:rsid w:val="005B7FE8"/>
    <w:rsid w:val="005C0A9A"/>
    <w:rsid w:val="005F6B08"/>
    <w:rsid w:val="00600A45"/>
    <w:rsid w:val="00695AD7"/>
    <w:rsid w:val="0069682B"/>
    <w:rsid w:val="00697BC1"/>
    <w:rsid w:val="006C1E7A"/>
    <w:rsid w:val="006C28B3"/>
    <w:rsid w:val="007049EB"/>
    <w:rsid w:val="00710271"/>
    <w:rsid w:val="00717C9F"/>
    <w:rsid w:val="00742179"/>
    <w:rsid w:val="00745D40"/>
    <w:rsid w:val="007462E1"/>
    <w:rsid w:val="0076042D"/>
    <w:rsid w:val="007657D5"/>
    <w:rsid w:val="00776AA2"/>
    <w:rsid w:val="00783F0B"/>
    <w:rsid w:val="00791DC6"/>
    <w:rsid w:val="007A4C5E"/>
    <w:rsid w:val="007B5997"/>
    <w:rsid w:val="007C1926"/>
    <w:rsid w:val="007D1852"/>
    <w:rsid w:val="007D2CEA"/>
    <w:rsid w:val="00824C08"/>
    <w:rsid w:val="00835248"/>
    <w:rsid w:val="008513A6"/>
    <w:rsid w:val="00870608"/>
    <w:rsid w:val="00883461"/>
    <w:rsid w:val="008B4DD3"/>
    <w:rsid w:val="008E68DE"/>
    <w:rsid w:val="008E70C1"/>
    <w:rsid w:val="008F2591"/>
    <w:rsid w:val="0090588D"/>
    <w:rsid w:val="009120CA"/>
    <w:rsid w:val="0092778A"/>
    <w:rsid w:val="00967790"/>
    <w:rsid w:val="0098630F"/>
    <w:rsid w:val="009F0B15"/>
    <w:rsid w:val="00A100AB"/>
    <w:rsid w:val="00A103D1"/>
    <w:rsid w:val="00A12349"/>
    <w:rsid w:val="00A23E5A"/>
    <w:rsid w:val="00A62592"/>
    <w:rsid w:val="00A64855"/>
    <w:rsid w:val="00A7346C"/>
    <w:rsid w:val="00A87B75"/>
    <w:rsid w:val="00A91908"/>
    <w:rsid w:val="00AA4551"/>
    <w:rsid w:val="00AA46ED"/>
    <w:rsid w:val="00AA4DCC"/>
    <w:rsid w:val="00AB3EF0"/>
    <w:rsid w:val="00AD14A4"/>
    <w:rsid w:val="00AD7C32"/>
    <w:rsid w:val="00AF796F"/>
    <w:rsid w:val="00B04F25"/>
    <w:rsid w:val="00B17814"/>
    <w:rsid w:val="00B85D20"/>
    <w:rsid w:val="00BA5029"/>
    <w:rsid w:val="00BC2F3C"/>
    <w:rsid w:val="00C02721"/>
    <w:rsid w:val="00C03F4A"/>
    <w:rsid w:val="00C31869"/>
    <w:rsid w:val="00C45A1C"/>
    <w:rsid w:val="00CE3307"/>
    <w:rsid w:val="00D76DF8"/>
    <w:rsid w:val="00D87351"/>
    <w:rsid w:val="00DB1272"/>
    <w:rsid w:val="00DB1865"/>
    <w:rsid w:val="00DB5302"/>
    <w:rsid w:val="00DD6B1F"/>
    <w:rsid w:val="00E124F4"/>
    <w:rsid w:val="00E26DF7"/>
    <w:rsid w:val="00E36337"/>
    <w:rsid w:val="00E43EDA"/>
    <w:rsid w:val="00E5749A"/>
    <w:rsid w:val="00EB72AD"/>
    <w:rsid w:val="00EC37A1"/>
    <w:rsid w:val="00EF07A3"/>
    <w:rsid w:val="00EF3DC4"/>
    <w:rsid w:val="00F31AF6"/>
    <w:rsid w:val="00F37197"/>
    <w:rsid w:val="00F567B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2016-11-24T11:51:00Z</dcterms:created>
  <dcterms:modified xsi:type="dcterms:W3CDTF">2016-11-25T06:28:00Z</dcterms:modified>
</cp:coreProperties>
</file>